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59DF153B" w14:textId="12BB9D01" w:rsidR="008279FC" w:rsidRPr="00CF6BB5" w:rsidRDefault="008279FC" w:rsidP="00006C88">
      <w:pPr>
        <w:ind w:left="2127" w:hanging="2127"/>
      </w:pPr>
      <w:r w:rsidRPr="00CF6BB5">
        <w:t>Vergabeverfahren:</w:t>
      </w:r>
      <w:r w:rsidRPr="00CF6BB5">
        <w:tab/>
      </w:r>
      <w:r w:rsidR="00D07804" w:rsidRPr="00D07804">
        <w:t>Rahmenvertrag für externe Dienstleistungen zur Unterstützung im Bereich Systemmanagement der IBM Power Systems/AIX/RHEL Umgebung</w:t>
      </w:r>
    </w:p>
    <w:p w14:paraId="5E3E5CC3" w14:textId="162056DD" w:rsidR="008279FC" w:rsidRDefault="008279FC" w:rsidP="008279FC">
      <w:r w:rsidRPr="00CF6BB5">
        <w:t>Aktenzeichen:</w:t>
      </w:r>
      <w:r w:rsidRPr="00CF6BB5">
        <w:tab/>
      </w:r>
      <w:r w:rsidRPr="00CF6BB5">
        <w:tab/>
        <w:t>Z42-</w:t>
      </w:r>
      <w:r w:rsidR="00D07804">
        <w:t>2026-0028</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0"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0"/>
      <w:r w:rsidR="00B32458" w:rsidRPr="00D20A3A">
        <w:t xml:space="preserve">auszufüllen. </w:t>
      </w:r>
      <w:r w:rsidR="00B32458">
        <w:br/>
      </w:r>
      <w:bookmarkStart w:id="1"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1"/>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t xml:space="preserve">Natürliche oder juristische Personen, Organisationen oder Einrichtungen, die im Namen oder auf Anweisung einer der unter Buchstabe a oder b genannten </w:t>
      </w:r>
      <w:r>
        <w:lastRenderedPageBreak/>
        <w:t>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2"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2"/>
    <w:p w14:paraId="3B67C563" w14:textId="77777777" w:rsidR="008279FC" w:rsidRDefault="008279FC">
      <w:pPr>
        <w:spacing w:after="360" w:line="360" w:lineRule="auto"/>
      </w:pPr>
    </w:p>
    <w:sectPr w:rsidR="008279FC" w:rsidSect="002C5B09">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EBDF9" w14:textId="77777777" w:rsidR="00FC16C8" w:rsidRDefault="00FC16C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24DF" w14:textId="4667FF8E" w:rsidR="00FC16C8" w:rsidRDefault="00FF1723" w:rsidP="00FF1723">
    <w:pPr>
      <w:pStyle w:val="Fuzeile"/>
      <w:tabs>
        <w:tab w:val="clear" w:pos="4536"/>
        <w:tab w:val="center" w:pos="9072"/>
      </w:tabs>
      <w:jc w:val="center"/>
    </w:pPr>
    <w:r>
      <w:rPr>
        <w:color w:val="007A89" w:themeColor="accent1"/>
      </w:rPr>
      <w:t xml:space="preserve">Version </w:t>
    </w:r>
    <w:r w:rsidR="00236EF7">
      <w:rPr>
        <w:color w:val="007A89" w:themeColor="accent1"/>
      </w:rPr>
      <w:t>2</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8436" w14:textId="77777777" w:rsidR="00FC16C8" w:rsidRDefault="00FC16C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91" w14:textId="77777777" w:rsidR="00FC16C8" w:rsidRDefault="00FC16C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F70F0" w14:textId="77777777" w:rsidR="00FC16C8" w:rsidRDefault="00FC16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38368695">
    <w:abstractNumId w:val="6"/>
  </w:num>
  <w:num w:numId="2" w16cid:durableId="1072001756">
    <w:abstractNumId w:val="6"/>
  </w:num>
  <w:num w:numId="3" w16cid:durableId="401634838">
    <w:abstractNumId w:val="6"/>
  </w:num>
  <w:num w:numId="4" w16cid:durableId="1009214565">
    <w:abstractNumId w:val="6"/>
  </w:num>
  <w:num w:numId="5" w16cid:durableId="1867711927">
    <w:abstractNumId w:val="6"/>
  </w:num>
  <w:num w:numId="6" w16cid:durableId="508636664">
    <w:abstractNumId w:val="6"/>
  </w:num>
  <w:num w:numId="7" w16cid:durableId="256446035">
    <w:abstractNumId w:val="6"/>
  </w:num>
  <w:num w:numId="8" w16cid:durableId="1887059156">
    <w:abstractNumId w:val="6"/>
  </w:num>
  <w:num w:numId="9" w16cid:durableId="144905149">
    <w:abstractNumId w:val="6"/>
  </w:num>
  <w:num w:numId="10" w16cid:durableId="546919504">
    <w:abstractNumId w:val="6"/>
  </w:num>
  <w:num w:numId="11" w16cid:durableId="383335476">
    <w:abstractNumId w:val="6"/>
  </w:num>
  <w:num w:numId="12" w16cid:durableId="589392460">
    <w:abstractNumId w:val="0"/>
  </w:num>
  <w:num w:numId="13" w16cid:durableId="243953073">
    <w:abstractNumId w:val="3"/>
  </w:num>
  <w:num w:numId="14" w16cid:durableId="2074690260">
    <w:abstractNumId w:val="7"/>
  </w:num>
  <w:num w:numId="15" w16cid:durableId="1844513870">
    <w:abstractNumId w:val="5"/>
  </w:num>
  <w:num w:numId="16" w16cid:durableId="320348782">
    <w:abstractNumId w:val="2"/>
  </w:num>
  <w:num w:numId="17" w16cid:durableId="1530492027">
    <w:abstractNumId w:val="4"/>
  </w:num>
  <w:num w:numId="18" w16cid:durableId="1663310430">
    <w:abstractNumId w:val="1"/>
  </w:num>
  <w:num w:numId="19" w16cid:durableId="102763563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WpC6rF1iIotBYIv1UJUdGCaBYj0kSIlnT6b34u5meG8FnRD8KmUCHdShmW+xJTcG2qoYY+qW3Uvpus8Y5FVCTw==" w:saltValue="4HFZTZ2y9YX7H78kM8z8Pg=="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74A08"/>
    <w:rsid w:val="00077BBD"/>
    <w:rsid w:val="0008679B"/>
    <w:rsid w:val="000B047D"/>
    <w:rsid w:val="000B7FC5"/>
    <w:rsid w:val="000E30F2"/>
    <w:rsid w:val="000F074E"/>
    <w:rsid w:val="0011189C"/>
    <w:rsid w:val="00177534"/>
    <w:rsid w:val="00181B7B"/>
    <w:rsid w:val="001B78EB"/>
    <w:rsid w:val="002005F0"/>
    <w:rsid w:val="00226948"/>
    <w:rsid w:val="00235D63"/>
    <w:rsid w:val="00236EF7"/>
    <w:rsid w:val="002761CD"/>
    <w:rsid w:val="00284CF5"/>
    <w:rsid w:val="00293CC2"/>
    <w:rsid w:val="002A5CEF"/>
    <w:rsid w:val="002C5B09"/>
    <w:rsid w:val="002D42B5"/>
    <w:rsid w:val="002F5BF8"/>
    <w:rsid w:val="00333E22"/>
    <w:rsid w:val="003405A2"/>
    <w:rsid w:val="00361EFB"/>
    <w:rsid w:val="00384E5D"/>
    <w:rsid w:val="00385F82"/>
    <w:rsid w:val="003A651D"/>
    <w:rsid w:val="003C3F8C"/>
    <w:rsid w:val="003E1623"/>
    <w:rsid w:val="004A4696"/>
    <w:rsid w:val="004B3DBE"/>
    <w:rsid w:val="004B4870"/>
    <w:rsid w:val="004C4073"/>
    <w:rsid w:val="004E2A43"/>
    <w:rsid w:val="00501E4F"/>
    <w:rsid w:val="00575C44"/>
    <w:rsid w:val="005A463C"/>
    <w:rsid w:val="005D48E3"/>
    <w:rsid w:val="005E0351"/>
    <w:rsid w:val="00637774"/>
    <w:rsid w:val="00647802"/>
    <w:rsid w:val="006512AD"/>
    <w:rsid w:val="0069391E"/>
    <w:rsid w:val="006A3D85"/>
    <w:rsid w:val="006B3CFA"/>
    <w:rsid w:val="006D6DA6"/>
    <w:rsid w:val="006F3DC3"/>
    <w:rsid w:val="0071033B"/>
    <w:rsid w:val="00711A5F"/>
    <w:rsid w:val="007311B7"/>
    <w:rsid w:val="0073296D"/>
    <w:rsid w:val="007536C7"/>
    <w:rsid w:val="00762CF9"/>
    <w:rsid w:val="00791042"/>
    <w:rsid w:val="007D526E"/>
    <w:rsid w:val="007D6BE7"/>
    <w:rsid w:val="008279FC"/>
    <w:rsid w:val="00833CF0"/>
    <w:rsid w:val="008542D6"/>
    <w:rsid w:val="00942C7A"/>
    <w:rsid w:val="00945DED"/>
    <w:rsid w:val="00945F23"/>
    <w:rsid w:val="00A04414"/>
    <w:rsid w:val="00A41AE9"/>
    <w:rsid w:val="00A52D0F"/>
    <w:rsid w:val="00A71589"/>
    <w:rsid w:val="00A8560D"/>
    <w:rsid w:val="00AB5D47"/>
    <w:rsid w:val="00AC5A00"/>
    <w:rsid w:val="00B06138"/>
    <w:rsid w:val="00B1751F"/>
    <w:rsid w:val="00B32458"/>
    <w:rsid w:val="00B336E5"/>
    <w:rsid w:val="00B562EB"/>
    <w:rsid w:val="00B97B0B"/>
    <w:rsid w:val="00BD1950"/>
    <w:rsid w:val="00BD7BC5"/>
    <w:rsid w:val="00C67675"/>
    <w:rsid w:val="00CC147F"/>
    <w:rsid w:val="00CC654B"/>
    <w:rsid w:val="00CE2DAF"/>
    <w:rsid w:val="00CF17B6"/>
    <w:rsid w:val="00CF208F"/>
    <w:rsid w:val="00CF6BB5"/>
    <w:rsid w:val="00D07804"/>
    <w:rsid w:val="00D2409E"/>
    <w:rsid w:val="00D301F3"/>
    <w:rsid w:val="00D843F7"/>
    <w:rsid w:val="00D851C0"/>
    <w:rsid w:val="00DA35CA"/>
    <w:rsid w:val="00DB7425"/>
    <w:rsid w:val="00DE7116"/>
    <w:rsid w:val="00E11347"/>
    <w:rsid w:val="00E22DBD"/>
    <w:rsid w:val="00E35D22"/>
    <w:rsid w:val="00E423D8"/>
    <w:rsid w:val="00E5241E"/>
    <w:rsid w:val="00E754F2"/>
    <w:rsid w:val="00E86F3F"/>
    <w:rsid w:val="00E97E20"/>
    <w:rsid w:val="00EC793F"/>
    <w:rsid w:val="00ED30EE"/>
    <w:rsid w:val="00EE30BD"/>
    <w:rsid w:val="00F17D2D"/>
    <w:rsid w:val="00F25E44"/>
    <w:rsid w:val="00F76D05"/>
    <w:rsid w:val="00FC16C8"/>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4B4870"/>
    <w:rsid w:val="00517C12"/>
    <w:rsid w:val="006E506A"/>
    <w:rsid w:val="00942C7A"/>
    <w:rsid w:val="00C96372"/>
    <w:rsid w:val="00D42E18"/>
    <w:rsid w:val="00DA35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DDC9F59D58E45B2876B54A7D5482F40">
    <w:name w:val="7DDC9F59D58E45B2876B54A7D5482F40"/>
    <w:rsid w:val="00517C12"/>
  </w:style>
  <w:style w:type="paragraph" w:customStyle="1" w:styleId="88BE7E15A7104AB2B035B425DA3C6C20">
    <w:name w:val="88BE7E15A7104AB2B035B425DA3C6C20"/>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4B9AA5-8773-4721-A9E8-14802AB667F0}">
  <ds:schemaRefs>
    <ds:schemaRef ds:uri="http://schemas.microsoft.com/sharepoint/v3/contenttype/forms"/>
  </ds:schemaRefs>
</ds:datastoreItem>
</file>

<file path=customXml/itemProps3.xml><?xml version="1.0" encoding="utf-8"?>
<ds:datastoreItem xmlns:ds="http://schemas.openxmlformats.org/officeDocument/2006/customXml" ds:itemID="{D312AA35-7F36-49B9-BFC3-12AE29929654}">
  <ds:schemaRefs>
    <ds:schemaRef ds:uri="http://ns.axespdf.com/word/configuration"/>
  </ds:schemaRefs>
</ds:datastoreItem>
</file>

<file path=customXml/itemProps4.xml><?xml version="1.0" encoding="utf-8"?>
<ds:datastoreItem xmlns:ds="http://schemas.openxmlformats.org/officeDocument/2006/customXml" ds:itemID="{0764D20A-7578-4315-B4AB-562B992238F9}">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64C50743-F59A-4A67-8181-08D6AB92F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418</Words>
  <Characters>2639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Müller, Marvin (ITZBund B, Extern)</cp:lastModifiedBy>
  <cp:revision>3</cp:revision>
  <dcterms:created xsi:type="dcterms:W3CDTF">2026-07-29T11:34:00Z</dcterms:created>
  <dcterms:modified xsi:type="dcterms:W3CDTF">2026-08-10T14:17:00Z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